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ayout w:type="fixed"/>
        <w:tblLook w:val="04A0"/>
      </w:tblPr>
      <w:tblGrid>
        <w:gridCol w:w="567"/>
        <w:gridCol w:w="617"/>
        <w:gridCol w:w="8989"/>
        <w:gridCol w:w="1701"/>
        <w:gridCol w:w="1520"/>
        <w:gridCol w:w="1598"/>
      </w:tblGrid>
      <w:tr w:rsidR="008A7A74" w:rsidTr="00010CA6">
        <w:trPr>
          <w:cantSplit/>
        </w:trPr>
        <w:tc>
          <w:tcPr>
            <w:tcW w:w="149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7A74" w:rsidRDefault="008A7A74" w:rsidP="00803384">
            <w:pPr>
              <w:jc w:val="center"/>
            </w:pPr>
            <w:bookmarkStart w:id="0" w:name="RANGE!A1:E70"/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  <w:r w:rsidRPr="00A77E8B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  <w:bookmarkEnd w:id="0"/>
          </w:p>
        </w:tc>
      </w:tr>
      <w:tr w:rsidR="00193AED" w:rsidTr="00010CA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BF7506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BF7506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BF7506"/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BF750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AED" w:rsidRDefault="00193AED" w:rsidP="00BF7506">
            <w:pPr>
              <w:jc w:val="right"/>
            </w:pPr>
            <w:r>
              <w:t>тыс. руб.</w:t>
            </w:r>
          </w:p>
        </w:tc>
      </w:tr>
      <w:tr w:rsidR="008A7A74" w:rsidTr="00010CA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8F24AD" w:rsidRDefault="008A7A74" w:rsidP="00BF7506">
            <w:pPr>
              <w:jc w:val="center"/>
              <w:rPr>
                <w:b/>
              </w:rPr>
            </w:pPr>
            <w:r w:rsidRPr="008F24AD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8F24AD" w:rsidRDefault="008A7A74" w:rsidP="00BF7506">
            <w:pPr>
              <w:jc w:val="center"/>
              <w:rPr>
                <w:b/>
              </w:rPr>
            </w:pPr>
            <w:r w:rsidRPr="008F24AD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BF7506">
            <w:pPr>
              <w:jc w:val="center"/>
              <w:rPr>
                <w:rFonts w:cs="Times New Roman"/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803384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 w:rsidRPr="004E383D">
              <w:rPr>
                <w:rFonts w:cs="Times New Roman"/>
                <w:b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</w:rPr>
              <w:t>на 01.01.202</w:t>
            </w:r>
            <w:r w:rsidR="00803384">
              <w:rPr>
                <w:rFonts w:eastAsia="Times New Roman" w:cs="Times New Roman"/>
                <w:b/>
                <w:color w:val="000000"/>
              </w:rPr>
              <w:t>2</w:t>
            </w:r>
            <w:r w:rsidRPr="004E383D">
              <w:rPr>
                <w:rFonts w:eastAsia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A74" w:rsidRPr="004E383D" w:rsidRDefault="008A7A74" w:rsidP="00BF7506">
            <w:pPr>
              <w:jc w:val="center"/>
              <w:rPr>
                <w:rFonts w:eastAsia="Times New Roman" w:cs="Times New Roman"/>
                <w:b/>
                <w:color w:val="000000"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193AED" w:rsidRPr="00193AED" w:rsidRDefault="00193AED">
      <w:pPr>
        <w:rPr>
          <w:sz w:val="2"/>
        </w:rPr>
      </w:pPr>
    </w:p>
    <w:tbl>
      <w:tblPr>
        <w:tblW w:w="14992" w:type="dxa"/>
        <w:tblLayout w:type="fixed"/>
        <w:tblLook w:val="04A0"/>
      </w:tblPr>
      <w:tblGrid>
        <w:gridCol w:w="567"/>
        <w:gridCol w:w="617"/>
        <w:gridCol w:w="8989"/>
        <w:gridCol w:w="141"/>
        <w:gridCol w:w="1560"/>
        <w:gridCol w:w="1520"/>
        <w:gridCol w:w="1598"/>
      </w:tblGrid>
      <w:tr w:rsidR="00193AED" w:rsidTr="00010CA6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BF7506">
            <w:pPr>
              <w:jc w:val="center"/>
            </w:pPr>
            <w:r>
              <w:t>1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BF7506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BF7506">
            <w:pPr>
              <w:jc w:val="center"/>
            </w:pPr>
            <w:r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BF7506">
            <w:pPr>
              <w:jc w:val="center"/>
            </w:pPr>
            <w: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Default="00193AED" w:rsidP="00BF7506">
            <w:pPr>
              <w:jc w:val="center"/>
            </w:pPr>
            <w:r>
              <w:t>5</w:t>
            </w:r>
          </w:p>
        </w:tc>
      </w:tr>
      <w:tr w:rsidR="00193AED" w:rsidTr="00010CA6">
        <w:trPr>
          <w:cantSplit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ED" w:rsidRPr="008A7A74" w:rsidRDefault="00193AED" w:rsidP="00BF7506">
            <w:pPr>
              <w:jc w:val="center"/>
              <w:rPr>
                <w:b/>
                <w:i/>
              </w:rPr>
            </w:pPr>
            <w:r w:rsidRPr="008A7A74">
              <w:rPr>
                <w:b/>
                <w:i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1567C6" w:rsidRDefault="001567C6" w:rsidP="00BF7506">
            <w:pPr>
              <w:jc w:val="center"/>
              <w:rPr>
                <w:b/>
              </w:rPr>
            </w:pPr>
            <w:r w:rsidRPr="001567C6">
              <w:rPr>
                <w:b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1567C6">
            <w:pPr>
              <w:jc w:val="right"/>
              <w:rPr>
                <w:b/>
              </w:rPr>
            </w:pPr>
            <w:r>
              <w:rPr>
                <w:b/>
              </w:rPr>
              <w:t>5 000</w:t>
            </w:r>
            <w:r w:rsidRPr="00F15055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BF7506">
            <w:pPr>
              <w:jc w:val="right"/>
              <w:rPr>
                <w:b/>
              </w:rPr>
            </w:pPr>
            <w:r>
              <w:rPr>
                <w:b/>
              </w:rPr>
              <w:t>5 000</w:t>
            </w:r>
            <w:r w:rsidRPr="00F15055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BF7506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1567C6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Default="000C1E91" w:rsidP="00BF7506">
            <w:pPr>
              <w:jc w:val="center"/>
            </w:pPr>
            <w:r>
              <w:t>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7C6" w:rsidRDefault="001567C6" w:rsidP="00BF7506">
            <w:r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1567C6" w:rsidRDefault="001567C6" w:rsidP="00BF7506">
            <w:pPr>
              <w:jc w:val="right"/>
            </w:pPr>
            <w:r w:rsidRPr="001567C6">
              <w:t>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 w:rsidRPr="001567C6">
              <w:t>5 000,0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8A7A74" w:rsidRDefault="001567C6" w:rsidP="00BF7506">
            <w:pPr>
              <w:jc w:val="center"/>
              <w:rPr>
                <w:b/>
              </w:rPr>
            </w:pPr>
            <w:r w:rsidRPr="008A7A74">
              <w:rPr>
                <w:b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BF7506">
            <w:pPr>
              <w:jc w:val="right"/>
              <w:rPr>
                <w:b/>
              </w:rPr>
            </w:pPr>
            <w:r w:rsidRPr="00F15055">
              <w:rPr>
                <w:b/>
              </w:rPr>
              <w:t>48</w:t>
            </w:r>
            <w:r>
              <w:rPr>
                <w:b/>
              </w:rPr>
              <w:t xml:space="preserve"> </w:t>
            </w:r>
            <w:r w:rsidRPr="00F15055">
              <w:rPr>
                <w:b/>
              </w:rPr>
              <w:t>729,5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BF7506">
            <w:pPr>
              <w:jc w:val="right"/>
              <w:rPr>
                <w:b/>
              </w:rPr>
            </w:pPr>
            <w:r w:rsidRPr="00F15055">
              <w:rPr>
                <w:b/>
              </w:rPr>
              <w:t>46</w:t>
            </w:r>
            <w:r>
              <w:rPr>
                <w:b/>
              </w:rPr>
              <w:t xml:space="preserve"> </w:t>
            </w:r>
            <w:r w:rsidRPr="00F15055">
              <w:rPr>
                <w:b/>
              </w:rPr>
              <w:t>910,6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8A7A74" w:rsidRDefault="001567C6" w:rsidP="00BF7506">
            <w:pPr>
              <w:jc w:val="right"/>
              <w:rPr>
                <w:b/>
              </w:rPr>
            </w:pPr>
            <w:r>
              <w:rPr>
                <w:b/>
              </w:rPr>
              <w:t>96,3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Реконструкция участка системы водоснабжения села Поповка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1 696,5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26,5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1,6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Реконструкция фонтана «Одуванчик» на площади им. Кирова С.М.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33 845,8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33 712,2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99,6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32113C">
            <w:pPr>
              <w:jc w:val="right"/>
            </w:pPr>
            <w:r>
              <w:t>659,7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659,7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674,9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674,9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32113C">
            <w:pPr>
              <w:jc w:val="right"/>
            </w:pPr>
            <w:r>
              <w:t>1 007,5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1 007,5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32113C">
            <w:pPr>
              <w:jc w:val="right"/>
            </w:pPr>
            <w:r>
              <w:t>654,5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639,4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32113C">
            <w:pPr>
              <w:jc w:val="right"/>
            </w:pPr>
            <w:r>
              <w:t>97,7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>
            <w:pPr>
              <w:jc w:val="center"/>
            </w:pPr>
            <w:r>
              <w:t>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32113C">
            <w:pPr>
              <w:jc w:val="right"/>
            </w:pPr>
            <w:r>
              <w:t>10 190,6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10 190,5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1D65FA" w:rsidRDefault="001567C6" w:rsidP="00BF7506">
            <w:pPr>
              <w:jc w:val="center"/>
              <w:rPr>
                <w:b/>
              </w:rPr>
            </w:pPr>
            <w:r w:rsidRPr="001D65FA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1D65FA" w:rsidRDefault="00762035" w:rsidP="0073671B">
            <w:pPr>
              <w:jc w:val="right"/>
              <w:rPr>
                <w:b/>
              </w:rPr>
            </w:pPr>
            <w:r>
              <w:rPr>
                <w:b/>
              </w:rPr>
              <w:t>2 209 798,0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1D65FA" w:rsidRDefault="00762035" w:rsidP="00BF7506">
            <w:pPr>
              <w:jc w:val="right"/>
              <w:rPr>
                <w:b/>
              </w:rPr>
            </w:pPr>
            <w:r>
              <w:rPr>
                <w:b/>
              </w:rPr>
              <w:t>1 799 899,9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1D65FA" w:rsidRDefault="00762035" w:rsidP="00BF7506">
            <w:pPr>
              <w:jc w:val="right"/>
              <w:rPr>
                <w:b/>
              </w:rPr>
            </w:pPr>
            <w:r>
              <w:rPr>
                <w:b/>
              </w:rPr>
              <w:t>81,5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F15055">
            <w:pPr>
              <w:jc w:val="right"/>
            </w:pPr>
            <w:r>
              <w:t>87 753,3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87 525,3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99,7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687,4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687,4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541,7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541,6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F15055">
            <w:pPr>
              <w:jc w:val="right"/>
            </w:pPr>
            <w:r>
              <w:t>126 813,2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99 009,2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78,1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lastRenderedPageBreak/>
              <w:t>14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124 927,2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120 196,8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96,2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127 830,9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122 444,3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95,8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116 860,9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83 870,9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71,8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687,4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Здание спортивно-культурного центра «Торпедо»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E4169">
            <w:pPr>
              <w:jc w:val="right"/>
            </w:pPr>
            <w:r>
              <w:t>5 210,4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19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70A15">
            <w:pPr>
              <w:jc w:val="right"/>
            </w:pPr>
            <w:r>
              <w:t>1 494,9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24,0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70A15">
            <w:pPr>
              <w:jc w:val="right"/>
            </w:pPr>
            <w:r>
              <w:t>1,6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70A15">
            <w:pPr>
              <w:jc w:val="right"/>
            </w:pPr>
            <w:r>
              <w:t>1 830,3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1 830,2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70A15">
            <w:pPr>
              <w:jc w:val="right"/>
            </w:pPr>
            <w:r>
              <w:t>2 088,1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2 088,1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1 811,6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1 811,5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3 620,7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3 620,6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E7713F">
            <w:pPr>
              <w:jc w:val="right"/>
            </w:pPr>
            <w:r w:rsidRPr="00A70A15">
              <w:t>938</w:t>
            </w:r>
            <w:r>
              <w:t xml:space="preserve"> </w:t>
            </w:r>
            <w:r w:rsidRPr="00A70A15">
              <w:t>853,2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 w:rsidRPr="00A70A15">
              <w:t>775</w:t>
            </w:r>
            <w:r>
              <w:t xml:space="preserve"> </w:t>
            </w:r>
            <w:r w:rsidRPr="00A70A15">
              <w:t>460,5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A70A15">
            <w:pPr>
              <w:jc w:val="right"/>
            </w:pPr>
            <w:r>
              <w:t>82,6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35 117,8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10 545,1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Снегоплавильный комплекс на ул. Ипподромная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1567C6">
            <w:pPr>
              <w:jc w:val="right"/>
            </w:pPr>
            <w:r>
              <w:t>6 125,8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12,0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0,2</w:t>
            </w:r>
          </w:p>
        </w:tc>
      </w:tr>
      <w:tr w:rsidR="000C1E91" w:rsidTr="00010CA6">
        <w:trPr>
          <w:cantSplit/>
          <w:trHeight w:val="3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Стадион «Торпедо»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52,0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26,0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62035">
            <w:pPr>
              <w:jc w:val="right"/>
            </w:pPr>
            <w:r>
              <w:t>180 107,7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112 710,2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62,6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29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88 006,6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56 699,1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64,4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786,9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786,9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Школа в ЖК «Ласточкино» в Ленинском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10 165,1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1 915,9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18,8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 w:rsidRPr="00E7713F"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346 255,2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317 391,6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62035">
            <w:pPr>
              <w:jc w:val="right"/>
            </w:pPr>
            <w:r>
              <w:t>91,7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lastRenderedPageBreak/>
              <w:t>33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Pr="00E7713F" w:rsidRDefault="000C1E91" w:rsidP="00BF7506">
            <w:r w:rsidRPr="00762035">
              <w:t>Сооружение - причальная стенка (инженерная городская защита) лит. I протяженностью 642 п.м., расположенного по адресу: г. Саратов, ул. Набережная Космонавтов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1 114,3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1 114,3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62035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Pr="00E7713F" w:rsidRDefault="000C1E91" w:rsidP="00BF7506">
            <w:r w:rsidRPr="00762035"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250,0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62035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1D65FA" w:rsidRDefault="001567C6" w:rsidP="00BF7506">
            <w:pPr>
              <w:jc w:val="center"/>
              <w:rPr>
                <w:b/>
              </w:rPr>
            </w:pPr>
            <w:r w:rsidRPr="001D65FA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1D65FA" w:rsidRDefault="00BF7506" w:rsidP="00BF7506">
            <w:pPr>
              <w:jc w:val="right"/>
              <w:rPr>
                <w:b/>
              </w:rPr>
            </w:pPr>
            <w:r w:rsidRPr="00BF7506">
              <w:rPr>
                <w:b/>
              </w:rPr>
              <w:t>364 469,9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1D65FA" w:rsidRDefault="00BF7506" w:rsidP="00BF7506">
            <w:pPr>
              <w:jc w:val="right"/>
              <w:rPr>
                <w:b/>
              </w:rPr>
            </w:pPr>
            <w:r w:rsidRPr="00BF7506">
              <w:rPr>
                <w:b/>
              </w:rPr>
              <w:t>328 463,4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1D65FA" w:rsidRDefault="00BF7506" w:rsidP="00193AED">
            <w:pPr>
              <w:jc w:val="right"/>
              <w:rPr>
                <w:b/>
              </w:rPr>
            </w:pPr>
            <w:r>
              <w:rPr>
                <w:b/>
              </w:rPr>
              <w:t>90,1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8 679,8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8 679,8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31204">
            <w:pPr>
              <w:jc w:val="right"/>
            </w:pPr>
            <w:r>
              <w:t>33 147,0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731204">
            <w:pPr>
              <w:jc w:val="right"/>
            </w:pPr>
            <w:r>
              <w:t>33 146,9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137 665,4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137 665,4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92 856,7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90 209,7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97,1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39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46 362,2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46 332,2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99,9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2 002,3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2 000,0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99,9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41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482,6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482,5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42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им. Михаила Булгакова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4 200,0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193AED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43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3 576,7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44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2 255,1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2 255,0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45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2 255,1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2 255,0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lastRenderedPageBreak/>
              <w:t>46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2 256,0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2 256,0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47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25 550,0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</w:p>
        </w:tc>
      </w:tr>
      <w:tr w:rsidR="000C1E91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91" w:rsidRDefault="000C1E91" w:rsidP="000C1E91">
            <w:pPr>
              <w:jc w:val="center"/>
            </w:pPr>
            <w:r>
              <w:t>48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1E91" w:rsidRDefault="000C1E91" w:rsidP="00BF7506">
            <w:r>
              <w:t>Строительство скоростной трамвайной линии Мирный пер. - 6-я Дачная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3 181,1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3 181,1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E91" w:rsidRDefault="000C1E91" w:rsidP="00BF7506">
            <w:pPr>
              <w:jc w:val="right"/>
            </w:pPr>
            <w:r>
              <w:t>100,0</w:t>
            </w:r>
          </w:p>
        </w:tc>
      </w:tr>
      <w:tr w:rsidR="00BF750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7506" w:rsidRPr="009A3B69" w:rsidRDefault="00BF7506" w:rsidP="00BF7506">
            <w:pPr>
              <w:jc w:val="center"/>
              <w:rPr>
                <w:b/>
              </w:rPr>
            </w:pPr>
            <w:r w:rsidRPr="009A3B69">
              <w:rPr>
                <w:b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506" w:rsidRPr="00BF7506" w:rsidRDefault="00BF7506" w:rsidP="00BF7506">
            <w:pPr>
              <w:jc w:val="right"/>
              <w:rPr>
                <w:b/>
              </w:rPr>
            </w:pPr>
            <w:r w:rsidRPr="00BF7506">
              <w:rPr>
                <w:b/>
              </w:rPr>
              <w:t>115,0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7506" w:rsidRPr="00BF7506" w:rsidRDefault="00BF7506" w:rsidP="00BF7506">
            <w:pPr>
              <w:jc w:val="right"/>
              <w:rPr>
                <w:b/>
              </w:rPr>
            </w:pPr>
            <w:r w:rsidRPr="00BF7506">
              <w:rPr>
                <w:b/>
              </w:rPr>
              <w:t>115,0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7506" w:rsidRPr="00BF7506" w:rsidRDefault="00BF7506" w:rsidP="00BF7506">
            <w:pPr>
              <w:jc w:val="right"/>
              <w:rPr>
                <w:b/>
              </w:rPr>
            </w:pPr>
            <w:r w:rsidRPr="00BF7506">
              <w:rPr>
                <w:b/>
              </w:rPr>
              <w:t>100,0</w:t>
            </w:r>
          </w:p>
        </w:tc>
      </w:tr>
      <w:tr w:rsidR="001567C6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Default="001567C6" w:rsidP="00BF7506">
            <w:pPr>
              <w:jc w:val="center"/>
            </w:pPr>
            <w:r>
              <w:t>49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7C6" w:rsidRDefault="00BF7506" w:rsidP="00BF7506">
            <w:r w:rsidRPr="00BF7506">
              <w:t>Создание и установка стелы «Город Трудовой доблести» в сквере «Заводской», расположенном по адресу: г. Саратов, Заводской район, проспект Энтузиастов/ ул. им. Орджоникидзе Г.К.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BF7506" w:rsidP="00BF7506">
            <w:pPr>
              <w:jc w:val="right"/>
            </w:pPr>
            <w:r>
              <w:t>115,0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BF7506" w:rsidP="00BF7506">
            <w:pPr>
              <w:jc w:val="right"/>
            </w:pPr>
            <w:r>
              <w:t>115,0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BF7506" w:rsidP="00BF7506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9A3B69" w:rsidRDefault="001567C6" w:rsidP="00BF7506">
            <w:pPr>
              <w:jc w:val="center"/>
              <w:rPr>
                <w:b/>
              </w:rPr>
            </w:pPr>
            <w:r w:rsidRPr="009A3B69">
              <w:rPr>
                <w:b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9A3B69" w:rsidRDefault="001567C6" w:rsidP="00BF7506">
            <w:pPr>
              <w:jc w:val="right"/>
              <w:rPr>
                <w:b/>
              </w:rPr>
            </w:pPr>
            <w:r w:rsidRPr="009A3B69">
              <w:rPr>
                <w:b/>
              </w:rPr>
              <w:t>4 022,4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9A3B69" w:rsidRDefault="001567C6" w:rsidP="00BF7506">
            <w:pPr>
              <w:jc w:val="right"/>
              <w:rPr>
                <w:b/>
              </w:rPr>
            </w:pPr>
            <w:r w:rsidRPr="009A3B69">
              <w:rPr>
                <w:b/>
              </w:rPr>
              <w:t>4 022,4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9A3B69" w:rsidRDefault="001567C6" w:rsidP="00BF7506">
            <w:pPr>
              <w:jc w:val="right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1567C6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Default="001567C6" w:rsidP="00BF7506">
            <w:pPr>
              <w:jc w:val="center"/>
            </w:pPr>
            <w:r>
              <w:t>50</w:t>
            </w:r>
          </w:p>
        </w:tc>
        <w:tc>
          <w:tcPr>
            <w:tcW w:w="96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7C6" w:rsidRDefault="001567C6" w:rsidP="00BF7506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4 022,4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4 022,4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0516D5" w:rsidRDefault="001567C6" w:rsidP="00BF7506">
            <w:pPr>
              <w:jc w:val="center"/>
              <w:rPr>
                <w:b/>
                <w:i/>
              </w:rPr>
            </w:pPr>
            <w:r w:rsidRPr="000516D5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 w:rsidP="00BF7506">
            <w:pPr>
              <w:jc w:val="right"/>
              <w:rPr>
                <w:b/>
                <w:i/>
              </w:rPr>
            </w:pPr>
            <w:r w:rsidRPr="00FE34FF">
              <w:rPr>
                <w:b/>
                <w:i/>
              </w:rPr>
              <w:t>2</w:t>
            </w:r>
            <w:r>
              <w:rPr>
                <w:b/>
                <w:i/>
              </w:rPr>
              <w:t> </w:t>
            </w:r>
            <w:r w:rsidRPr="00FE34FF">
              <w:rPr>
                <w:b/>
                <w:i/>
              </w:rPr>
              <w:t>632</w:t>
            </w:r>
            <w:r>
              <w:rPr>
                <w:b/>
                <w:i/>
              </w:rPr>
              <w:t xml:space="preserve"> </w:t>
            </w:r>
            <w:r w:rsidRPr="00FE34FF">
              <w:rPr>
                <w:b/>
                <w:i/>
              </w:rPr>
              <w:t>134,8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 w:rsidP="00BF7506">
            <w:pPr>
              <w:jc w:val="right"/>
              <w:rPr>
                <w:b/>
                <w:i/>
              </w:rPr>
            </w:pPr>
            <w:r w:rsidRPr="00FE34FF">
              <w:rPr>
                <w:b/>
                <w:i/>
              </w:rPr>
              <w:t>2</w:t>
            </w:r>
            <w:r>
              <w:rPr>
                <w:b/>
                <w:i/>
              </w:rPr>
              <w:t> </w:t>
            </w:r>
            <w:r w:rsidRPr="00FE34FF">
              <w:rPr>
                <w:b/>
                <w:i/>
              </w:rPr>
              <w:t>184</w:t>
            </w:r>
            <w:r>
              <w:rPr>
                <w:b/>
                <w:i/>
              </w:rPr>
              <w:t xml:space="preserve"> </w:t>
            </w:r>
            <w:r w:rsidRPr="00FE34FF">
              <w:rPr>
                <w:b/>
                <w:i/>
              </w:rPr>
              <w:t>411,2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 w:rsidP="00193AED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83,0</w:t>
            </w:r>
          </w:p>
        </w:tc>
      </w:tr>
      <w:tr w:rsidR="001567C6" w:rsidTr="00010CA6">
        <w:trPr>
          <w:cantSplit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9A3B69" w:rsidRDefault="001567C6" w:rsidP="00BF7506">
            <w:pPr>
              <w:jc w:val="center"/>
              <w:rPr>
                <w:b/>
                <w:i/>
              </w:rPr>
            </w:pPr>
            <w:r w:rsidRPr="009A3B69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9A3B69" w:rsidRDefault="001567C6" w:rsidP="00BF7506">
            <w:pPr>
              <w:jc w:val="center"/>
              <w:rPr>
                <w:b/>
              </w:rPr>
            </w:pPr>
            <w:r w:rsidRPr="009A3B69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7 370,0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7 370,0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100,0</w:t>
            </w:r>
          </w:p>
        </w:tc>
      </w:tr>
      <w:tr w:rsidR="001567C6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Default="001567C6" w:rsidP="00BF7506">
            <w:pPr>
              <w:jc w:val="center"/>
            </w:pPr>
            <w:r>
              <w:t>1</w:t>
            </w:r>
          </w:p>
        </w:tc>
        <w:tc>
          <w:tcPr>
            <w:tcW w:w="9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7C6" w:rsidRDefault="001567C6" w:rsidP="00BF7506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6D7A1B">
            <w:pPr>
              <w:jc w:val="right"/>
            </w:pPr>
            <w:r>
              <w:t>7 370,0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7 370,0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100,0</w:t>
            </w:r>
          </w:p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9A3B69" w:rsidRDefault="001567C6" w:rsidP="00BF7506">
            <w:pPr>
              <w:jc w:val="center"/>
              <w:rPr>
                <w:b/>
              </w:rPr>
            </w:pPr>
            <w:r w:rsidRPr="009A3B69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1 510 061,0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1 508 691,9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6D7A1B" w:rsidRDefault="001567C6" w:rsidP="00BF7506">
            <w:pPr>
              <w:jc w:val="right"/>
              <w:rPr>
                <w:b/>
              </w:rPr>
            </w:pPr>
            <w:r w:rsidRPr="006D7A1B">
              <w:rPr>
                <w:b/>
              </w:rPr>
              <w:t>99,9</w:t>
            </w:r>
          </w:p>
        </w:tc>
      </w:tr>
      <w:tr w:rsidR="001567C6" w:rsidTr="00010CA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Default="001567C6" w:rsidP="00BF7506">
            <w:pPr>
              <w:jc w:val="center"/>
            </w:pPr>
            <w:r>
              <w:t>2</w:t>
            </w:r>
          </w:p>
        </w:tc>
        <w:tc>
          <w:tcPr>
            <w:tcW w:w="9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7C6" w:rsidRDefault="001567C6" w:rsidP="00BF7506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1 510 061,0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 w:rsidRPr="00E7713F">
              <w:t>1</w:t>
            </w:r>
            <w:r>
              <w:t> </w:t>
            </w:r>
            <w:r w:rsidRPr="00E7713F">
              <w:t>508</w:t>
            </w:r>
            <w:r>
              <w:t xml:space="preserve"> </w:t>
            </w:r>
            <w:r w:rsidRPr="00E7713F">
              <w:t>691,9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Default="001567C6" w:rsidP="006D7A1B">
            <w:pPr>
              <w:jc w:val="right"/>
            </w:pPr>
            <w:r>
              <w:t>99,9</w:t>
            </w:r>
          </w:p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7C6" w:rsidRPr="000516D5" w:rsidRDefault="001567C6" w:rsidP="00BF7506">
            <w:pPr>
              <w:jc w:val="center"/>
              <w:rPr>
                <w:b/>
                <w:i/>
              </w:rPr>
            </w:pPr>
            <w:r w:rsidRPr="000516D5">
              <w:rPr>
                <w:b/>
                <w:i/>
              </w:rPr>
              <w:t>Всего по разделу: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32113C" w:rsidRDefault="001567C6" w:rsidP="0032113C">
            <w:pPr>
              <w:jc w:val="right"/>
              <w:rPr>
                <w:b/>
                <w:i/>
              </w:rPr>
            </w:pPr>
            <w:r w:rsidRPr="0032113C">
              <w:rPr>
                <w:b/>
                <w:i/>
              </w:rPr>
              <w:t>1 517 431,0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Pr="0032113C" w:rsidRDefault="001567C6" w:rsidP="0032113C">
            <w:pPr>
              <w:jc w:val="right"/>
              <w:rPr>
                <w:b/>
                <w:i/>
              </w:rPr>
            </w:pPr>
            <w:r w:rsidRPr="0032113C">
              <w:rPr>
                <w:b/>
                <w:i/>
              </w:rPr>
              <w:t>1 516</w:t>
            </w:r>
            <w:r w:rsidRPr="0032113C">
              <w:rPr>
                <w:rFonts w:hint="eastAsia"/>
                <w:b/>
                <w:i/>
              </w:rPr>
              <w:t> </w:t>
            </w:r>
            <w:r w:rsidRPr="0032113C">
              <w:rPr>
                <w:b/>
                <w:i/>
              </w:rPr>
              <w:t>061,8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32113C" w:rsidRDefault="001567C6" w:rsidP="0032113C">
            <w:pPr>
              <w:jc w:val="right"/>
              <w:rPr>
                <w:b/>
                <w:i/>
              </w:rPr>
            </w:pPr>
            <w:r w:rsidRPr="0032113C">
              <w:rPr>
                <w:b/>
                <w:i/>
              </w:rPr>
              <w:t>99,9</w:t>
            </w:r>
          </w:p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7C6" w:rsidRPr="000516D5" w:rsidRDefault="001567C6" w:rsidP="00BF7506">
            <w:pPr>
              <w:jc w:val="center"/>
              <w:rPr>
                <w:b/>
              </w:rPr>
            </w:pPr>
            <w:r w:rsidRPr="000516D5">
              <w:rPr>
                <w:b/>
              </w:rPr>
              <w:t>Итого по Перечню: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 w:rsidP="000516D5">
            <w:pPr>
              <w:jc w:val="right"/>
              <w:rPr>
                <w:b/>
              </w:rPr>
            </w:pPr>
            <w:r w:rsidRPr="00FE34FF">
              <w:rPr>
                <w:b/>
              </w:rPr>
              <w:t>4</w:t>
            </w:r>
            <w:r>
              <w:rPr>
                <w:b/>
              </w:rPr>
              <w:t> </w:t>
            </w:r>
            <w:r w:rsidRPr="00FE34FF">
              <w:rPr>
                <w:b/>
              </w:rPr>
              <w:t>149</w:t>
            </w:r>
            <w:r>
              <w:rPr>
                <w:b/>
              </w:rPr>
              <w:t xml:space="preserve"> </w:t>
            </w:r>
            <w:r w:rsidRPr="00FE34FF">
              <w:rPr>
                <w:b/>
              </w:rPr>
              <w:t>565,8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>
            <w:pPr>
              <w:jc w:val="right"/>
              <w:rPr>
                <w:b/>
              </w:rPr>
            </w:pPr>
            <w:r w:rsidRPr="00FE34FF">
              <w:rPr>
                <w:b/>
              </w:rPr>
              <w:t>3</w:t>
            </w:r>
            <w:r>
              <w:rPr>
                <w:b/>
              </w:rPr>
              <w:t> </w:t>
            </w:r>
            <w:r w:rsidRPr="00FE34FF">
              <w:rPr>
                <w:b/>
              </w:rPr>
              <w:t>700</w:t>
            </w:r>
            <w:r>
              <w:rPr>
                <w:b/>
              </w:rPr>
              <w:t xml:space="preserve"> </w:t>
            </w:r>
            <w:r w:rsidRPr="00FE34FF">
              <w:rPr>
                <w:b/>
              </w:rPr>
              <w:t>473,1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7C6" w:rsidRPr="000516D5" w:rsidRDefault="00FE34FF" w:rsidP="00193AED">
            <w:pPr>
              <w:jc w:val="right"/>
              <w:rPr>
                <w:b/>
              </w:rPr>
            </w:pPr>
            <w:r>
              <w:rPr>
                <w:b/>
              </w:rPr>
              <w:t>89,2</w:t>
            </w:r>
          </w:p>
        </w:tc>
      </w:tr>
      <w:tr w:rsidR="001567C6" w:rsidTr="00010CA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r>
              <w:t xml:space="preserve"> </w:t>
            </w:r>
          </w:p>
        </w:tc>
        <w:tc>
          <w:tcPr>
            <w:tcW w:w="9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</w:tr>
      <w:tr w:rsidR="001567C6" w:rsidTr="00010CA6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9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r>
              <w:t xml:space="preserve">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r>
              <w:t>Председатель комитета по финансам администрации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</w:tr>
      <w:tr w:rsidR="001567C6" w:rsidTr="00010CA6">
        <w:trPr>
          <w:cantSplit/>
        </w:trPr>
        <w:tc>
          <w:tcPr>
            <w:tcW w:w="103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r>
              <w:t>муниципального образования «Город Саратов»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/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7C6" w:rsidRDefault="001567C6" w:rsidP="00BF7506">
            <w:pPr>
              <w:jc w:val="right"/>
            </w:pPr>
            <w:r>
              <w:t>А.С. Струков</w:t>
            </w:r>
          </w:p>
        </w:tc>
      </w:tr>
    </w:tbl>
    <w:p w:rsidR="00193AED" w:rsidRPr="00F9379F" w:rsidRDefault="00193AED" w:rsidP="00193AED"/>
    <w:p w:rsidR="00E2598B" w:rsidRPr="00193AED" w:rsidRDefault="00E2598B" w:rsidP="00193AED"/>
    <w:sectPr w:rsidR="00E2598B" w:rsidRPr="00193AED" w:rsidSect="00193AED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65C" w:rsidRDefault="009C165C" w:rsidP="00193AED">
      <w:r>
        <w:separator/>
      </w:r>
    </w:p>
  </w:endnote>
  <w:endnote w:type="continuationSeparator" w:id="1">
    <w:p w:rsidR="009C165C" w:rsidRDefault="009C165C" w:rsidP="0019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65C" w:rsidRDefault="009C165C" w:rsidP="00193AED">
      <w:r>
        <w:separator/>
      </w:r>
    </w:p>
  </w:footnote>
  <w:footnote w:type="continuationSeparator" w:id="1">
    <w:p w:rsidR="009C165C" w:rsidRDefault="009C165C" w:rsidP="00193A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06" w:rsidRDefault="003470E9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50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7506" w:rsidRDefault="00BF750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506" w:rsidRDefault="003470E9" w:rsidP="00BF7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750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10CA6">
      <w:rPr>
        <w:rStyle w:val="a7"/>
        <w:noProof/>
      </w:rPr>
      <w:t>4</w:t>
    </w:r>
    <w:r>
      <w:rPr>
        <w:rStyle w:val="a7"/>
      </w:rPr>
      <w:fldChar w:fldCharType="end"/>
    </w:r>
  </w:p>
  <w:p w:rsidR="00BF7506" w:rsidRDefault="00BF750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93AED"/>
    <w:rsid w:val="00010CA6"/>
    <w:rsid w:val="000516D5"/>
    <w:rsid w:val="000C1E91"/>
    <w:rsid w:val="001567C6"/>
    <w:rsid w:val="00193AED"/>
    <w:rsid w:val="001A4938"/>
    <w:rsid w:val="001D65FA"/>
    <w:rsid w:val="002C3F39"/>
    <w:rsid w:val="0032113C"/>
    <w:rsid w:val="003470E9"/>
    <w:rsid w:val="003D6BE4"/>
    <w:rsid w:val="004B39EE"/>
    <w:rsid w:val="005F26EF"/>
    <w:rsid w:val="00652E76"/>
    <w:rsid w:val="006808C6"/>
    <w:rsid w:val="00682EF3"/>
    <w:rsid w:val="006D7A1B"/>
    <w:rsid w:val="00731204"/>
    <w:rsid w:val="0073671B"/>
    <w:rsid w:val="00762035"/>
    <w:rsid w:val="00803384"/>
    <w:rsid w:val="008A7A74"/>
    <w:rsid w:val="00992942"/>
    <w:rsid w:val="009A3B69"/>
    <w:rsid w:val="009C165C"/>
    <w:rsid w:val="00A24CAF"/>
    <w:rsid w:val="00A70A15"/>
    <w:rsid w:val="00AE4169"/>
    <w:rsid w:val="00B912FD"/>
    <w:rsid w:val="00BF7506"/>
    <w:rsid w:val="00E2598B"/>
    <w:rsid w:val="00E74396"/>
    <w:rsid w:val="00E7713F"/>
    <w:rsid w:val="00EE5025"/>
    <w:rsid w:val="00F15055"/>
    <w:rsid w:val="00F6400A"/>
    <w:rsid w:val="00FE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3AED"/>
  </w:style>
  <w:style w:type="paragraph" w:styleId="a5">
    <w:name w:val="footer"/>
    <w:basedOn w:val="a"/>
    <w:link w:val="a6"/>
    <w:uiPriority w:val="99"/>
    <w:semiHidden/>
    <w:unhideWhenUsed/>
    <w:rsid w:val="00193A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3AED"/>
  </w:style>
  <w:style w:type="character" w:styleId="a7">
    <w:name w:val="page number"/>
    <w:basedOn w:val="a0"/>
    <w:uiPriority w:val="99"/>
    <w:semiHidden/>
    <w:unhideWhenUsed/>
    <w:rsid w:val="00193A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242</TotalTime>
  <Pages>4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6</cp:revision>
  <dcterms:created xsi:type="dcterms:W3CDTF">2022-01-18T06:30:00Z</dcterms:created>
  <dcterms:modified xsi:type="dcterms:W3CDTF">2022-01-18T13:26:00Z</dcterms:modified>
</cp:coreProperties>
</file>